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F3F" w:rsidRDefault="00001F3F" w:rsidP="00001F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MARMYON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01F3F" w:rsidRDefault="00001F3F" w:rsidP="00001F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1F3F" w:rsidRDefault="00001F3F" w:rsidP="00001F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1F3F" w:rsidRDefault="00001F3F" w:rsidP="00001F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Nettlebed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01F3F" w:rsidRDefault="00001F3F" w:rsidP="00001F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Oxfordshire, into lands held by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Englyssh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01F3F" w:rsidRDefault="00001F3F" w:rsidP="00001F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609E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21-15)</w:t>
      </w:r>
    </w:p>
    <w:p w:rsidR="00001F3F" w:rsidRDefault="00001F3F" w:rsidP="00001F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1F3F" w:rsidRDefault="00001F3F" w:rsidP="00001F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01F3F" w:rsidRDefault="00001F3F" w:rsidP="00001F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2015</w:t>
      </w:r>
      <w:bookmarkStart w:id="0" w:name="_GoBack"/>
      <w:bookmarkEnd w:id="0"/>
    </w:p>
    <w:sectPr w:rsidR="00DD5B8A" w:rsidRPr="00001F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F3F" w:rsidRDefault="00001F3F" w:rsidP="00564E3C">
      <w:pPr>
        <w:spacing w:after="0" w:line="240" w:lineRule="auto"/>
      </w:pPr>
      <w:r>
        <w:separator/>
      </w:r>
    </w:p>
  </w:endnote>
  <w:endnote w:type="continuationSeparator" w:id="0">
    <w:p w:rsidR="00001F3F" w:rsidRDefault="00001F3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01F3F">
      <w:rPr>
        <w:rFonts w:ascii="Times New Roman" w:hAnsi="Times New Roman" w:cs="Times New Roman"/>
        <w:noProof/>
        <w:sz w:val="24"/>
        <w:szCs w:val="24"/>
      </w:rPr>
      <w:t>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F3F" w:rsidRDefault="00001F3F" w:rsidP="00564E3C">
      <w:pPr>
        <w:spacing w:after="0" w:line="240" w:lineRule="auto"/>
      </w:pPr>
      <w:r>
        <w:separator/>
      </w:r>
    </w:p>
  </w:footnote>
  <w:footnote w:type="continuationSeparator" w:id="0">
    <w:p w:rsidR="00001F3F" w:rsidRDefault="00001F3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F3F"/>
    <w:rsid w:val="00001F3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10955"/>
  <w15:chartTrackingRefBased/>
  <w15:docId w15:val="{DDA27136-B990-4D9D-ADD4-B430ED19C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01F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2015-10-06T16:31:00Z</dcterms:created>
  <dcterms:modified xsi:type="dcterms:W3CDTF">2015-10-06T16:32:00Z</dcterms:modified>
</cp:coreProperties>
</file>